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31DC7" w14:textId="7107DF24" w:rsidR="00A30581" w:rsidRPr="00C60C8D" w:rsidRDefault="006B564C" w:rsidP="00C60C8D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B1B7A36" wp14:editId="382C23FD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8CB6B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A30581" w:rsidRPr="00C60C8D">
        <w:rPr>
          <w:rFonts w:ascii="Arial" w:hAnsi="Arial" w:cs="Arial"/>
          <w:color w:val="1D1B11"/>
          <w:sz w:val="24"/>
          <w:szCs w:val="24"/>
        </w:rPr>
        <w:t>From Language</w:t>
      </w:r>
      <w:r w:rsidR="00A30581"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Group</w:t>
      </w:r>
      <w:r w:rsidR="00A30581"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Coordinator</w:t>
      </w:r>
    </w:p>
    <w:p w14:paraId="20762FF9" w14:textId="28390072" w:rsidR="00A30581" w:rsidRPr="00C60C8D" w:rsidRDefault="00A30581" w:rsidP="00C60C8D">
      <w:pPr>
        <w:spacing w:line="360" w:lineRule="auto"/>
        <w:rPr>
          <w:rFonts w:ascii="Arial" w:hAnsi="Arial" w:cs="Arial"/>
          <w:color w:val="1D1B11"/>
          <w:spacing w:val="-4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 xml:space="preserve">Name: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546985138"/>
          <w:placeholder>
            <w:docPart w:val="9DA220AF3E524ACBBF2695774E05209B"/>
          </w:placeholder>
          <w:showingPlcHdr/>
        </w:sdtPr>
        <w:sdtEndPr/>
        <w:sdtContent>
          <w:r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0193BA6" w14:textId="3AE4C01C" w:rsidR="00A30581" w:rsidRPr="00C60C8D" w:rsidRDefault="00A30581" w:rsidP="00C60C8D">
      <w:pPr>
        <w:spacing w:line="360" w:lineRule="auto"/>
        <w:rPr>
          <w:rFonts w:ascii="Arial" w:hAnsi="Arial" w:cs="Arial"/>
          <w:sz w:val="24"/>
          <w:szCs w:val="24"/>
        </w:rPr>
      </w:pPr>
      <w:r w:rsidRPr="00C60C8D">
        <w:rPr>
          <w:rFonts w:ascii="Arial" w:hAnsi="Arial" w:cs="Arial"/>
          <w:color w:val="1D1B11"/>
          <w:spacing w:val="-4"/>
          <w:sz w:val="24"/>
          <w:szCs w:val="24"/>
        </w:rPr>
        <w:t>A</w:t>
      </w:r>
      <w:r w:rsidRPr="00C60C8D">
        <w:rPr>
          <w:rFonts w:ascii="Arial" w:hAnsi="Arial" w:cs="Arial"/>
          <w:color w:val="1D1B11"/>
          <w:sz w:val="24"/>
          <w:szCs w:val="24"/>
        </w:rPr>
        <w:t>ddress:</w:t>
      </w:r>
      <w:r w:rsidRPr="00C60C8D">
        <w:rPr>
          <w:rFonts w:ascii="Arial" w:hAnsi="Arial" w:cs="Arial"/>
          <w:color w:val="002060"/>
          <w:sz w:val="24"/>
          <w:szCs w:val="24"/>
        </w:rPr>
        <w:t xml:space="preserve">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192763618"/>
          <w:placeholder>
            <w:docPart w:val="BDC1CC42F7DA426B92D756FA33E79E4B"/>
          </w:placeholder>
          <w:showingPlcHdr/>
        </w:sdtPr>
        <w:sdtEndPr/>
        <w:sdtContent>
          <w:r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0AE0E0B2" w14:textId="77777777" w:rsidR="00A30581" w:rsidRPr="00C60C8D" w:rsidRDefault="00A30581" w:rsidP="00C60C8D">
      <w:pPr>
        <w:pStyle w:val="BodyText"/>
        <w:spacing w:before="86" w:line="360" w:lineRule="auto"/>
        <w:ind w:left="0"/>
        <w:rPr>
          <w:rFonts w:ascii="Arial" w:hAnsi="Arial" w:cs="Arial"/>
          <w:sz w:val="24"/>
          <w:szCs w:val="24"/>
        </w:rPr>
      </w:pPr>
    </w:p>
    <w:p w14:paraId="7018B8B8" w14:textId="4AFF9C37" w:rsidR="00A30581" w:rsidRPr="00C60C8D" w:rsidRDefault="00A30581" w:rsidP="00C60C8D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  <w:r w:rsidRPr="00C60C8D">
        <w:rPr>
          <w:rFonts w:ascii="Arial" w:hAnsi="Arial" w:cs="Arial"/>
          <w:color w:val="1D1B11"/>
          <w:spacing w:val="-2"/>
          <w:sz w:val="24"/>
          <w:szCs w:val="24"/>
        </w:rPr>
        <w:t xml:space="preserve">Date: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703320020"/>
          <w:placeholder>
            <w:docPart w:val="517A4242932E42BA87B37D9E8DA7305E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7F73638D" w14:textId="77777777" w:rsidR="00A30581" w:rsidRPr="00C60C8D" w:rsidRDefault="00A30581" w:rsidP="00C60C8D">
      <w:pPr>
        <w:pStyle w:val="BodyText"/>
        <w:spacing w:before="53" w:line="360" w:lineRule="auto"/>
        <w:ind w:left="0"/>
        <w:rPr>
          <w:rFonts w:ascii="Arial" w:hAnsi="Arial" w:cs="Arial"/>
          <w:sz w:val="24"/>
          <w:szCs w:val="24"/>
        </w:rPr>
      </w:pPr>
    </w:p>
    <w:p w14:paraId="6A0D2C74" w14:textId="46EF8B7A" w:rsidR="00A30581" w:rsidRPr="00C60C8D" w:rsidRDefault="004B6A03" w:rsidP="00C60C8D">
      <w:pPr>
        <w:pStyle w:val="BodyText"/>
        <w:spacing w:before="1" w:line="360" w:lineRule="auto"/>
        <w:ind w:left="0"/>
        <w:rPr>
          <w:rFonts w:ascii="Arial" w:hAnsi="Arial" w:cs="Arial"/>
          <w:color w:val="002060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Written examination of c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andidate</w:t>
      </w:r>
      <w:r w:rsidR="00A30581" w:rsidRPr="00C60C8D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11"/>
          <w:sz w:val="24"/>
          <w:szCs w:val="24"/>
        </w:rPr>
        <w:t>with r</w:t>
      </w:r>
      <w:r w:rsidR="00A30581"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eference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282262995"/>
          <w:placeholder>
            <w:docPart w:val="7E785AF7AAB44DB0B88720AF77FCA202"/>
          </w:placeholder>
          <w:showingPlcHdr/>
        </w:sdtPr>
        <w:sdtEndPr/>
        <w:sdtContent>
          <w:r w:rsidR="00A30581"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57E1B3E1" w14:textId="16CD0AF4" w:rsidR="004B6A03" w:rsidRPr="00C60C8D" w:rsidRDefault="004B6A03" w:rsidP="00C60C8D">
      <w:pPr>
        <w:pStyle w:val="BodyText"/>
        <w:spacing w:before="1" w:line="360" w:lineRule="auto"/>
        <w:ind w:left="0"/>
        <w:rPr>
          <w:rFonts w:ascii="Arial" w:hAnsi="Arial" w:cs="Arial"/>
          <w:color w:val="002060"/>
          <w:sz w:val="24"/>
          <w:szCs w:val="24"/>
        </w:rPr>
      </w:pPr>
    </w:p>
    <w:p w14:paraId="09A19C3F" w14:textId="58810A1B" w:rsidR="004B6A03" w:rsidRPr="00C60C8D" w:rsidRDefault="004B6A03" w:rsidP="00C60C8D">
      <w:pPr>
        <w:pStyle w:val="BodyText"/>
        <w:spacing w:before="1" w:line="360" w:lineRule="auto"/>
        <w:ind w:left="0"/>
        <w:rPr>
          <w:rFonts w:ascii="Arial" w:hAnsi="Arial" w:cs="Arial"/>
          <w:sz w:val="24"/>
          <w:szCs w:val="24"/>
        </w:rPr>
      </w:pPr>
      <w:r w:rsidRPr="00C60C8D">
        <w:rPr>
          <w:rFonts w:ascii="Arial" w:hAnsi="Arial" w:cs="Arial"/>
          <w:sz w:val="24"/>
          <w:szCs w:val="24"/>
        </w:rPr>
        <w:t xml:space="preserve">To </w:t>
      </w:r>
      <w:r w:rsidR="006F66CB">
        <w:rPr>
          <w:rFonts w:ascii="Arial" w:hAnsi="Arial" w:cs="Arial"/>
          <w:sz w:val="24"/>
          <w:szCs w:val="24"/>
        </w:rPr>
        <w:t>E</w:t>
      </w:r>
      <w:r w:rsidRPr="00C60C8D">
        <w:rPr>
          <w:rFonts w:ascii="Arial" w:hAnsi="Arial" w:cs="Arial"/>
          <w:sz w:val="24"/>
          <w:szCs w:val="24"/>
        </w:rPr>
        <w:t xml:space="preserve">valuator (name):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75580465"/>
          <w:placeholder>
            <w:docPart w:val="EEB2CA684312485A9AE4E04E3F4CC8CA"/>
          </w:placeholder>
          <w:showingPlcHdr/>
        </w:sdtPr>
        <w:sdtEndPr/>
        <w:sdtContent>
          <w:r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31B0B3DB" w14:textId="77777777" w:rsidR="004B6A03" w:rsidRPr="00C60C8D" w:rsidRDefault="004B6A03" w:rsidP="00C60C8D">
      <w:pPr>
        <w:pStyle w:val="BodyText"/>
        <w:spacing w:line="360" w:lineRule="auto"/>
        <w:ind w:left="0"/>
        <w:rPr>
          <w:rFonts w:ascii="Arial" w:hAnsi="Arial" w:cs="Arial"/>
          <w:color w:val="1D1B11"/>
          <w:spacing w:val="-4"/>
          <w:sz w:val="24"/>
          <w:szCs w:val="24"/>
        </w:rPr>
      </w:pPr>
    </w:p>
    <w:p w14:paraId="08BF0A0B" w14:textId="06A53B17" w:rsidR="00A30581" w:rsidRPr="00C60C8D" w:rsidRDefault="00A30581" w:rsidP="00C60C8D">
      <w:pPr>
        <w:pStyle w:val="BodyText"/>
        <w:spacing w:line="360" w:lineRule="auto"/>
        <w:ind w:left="0"/>
        <w:rPr>
          <w:rFonts w:ascii="Arial" w:hAnsi="Arial" w:cs="Arial"/>
          <w:color w:val="002060"/>
          <w:sz w:val="24"/>
          <w:szCs w:val="24"/>
        </w:rPr>
      </w:pP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Dear </w:t>
      </w:r>
      <w:r w:rsidR="00A1523A" w:rsidRPr="00C60C8D">
        <w:rPr>
          <w:rFonts w:ascii="Arial" w:hAnsi="Arial" w:cs="Arial"/>
          <w:color w:val="002060"/>
          <w:sz w:val="24"/>
          <w:szCs w:val="24"/>
        </w:rPr>
        <w:t>C</w:t>
      </w:r>
      <w:r w:rsidR="004B6A03" w:rsidRPr="00C60C8D">
        <w:rPr>
          <w:rFonts w:ascii="Arial" w:hAnsi="Arial" w:cs="Arial"/>
          <w:color w:val="002060"/>
          <w:sz w:val="24"/>
          <w:szCs w:val="24"/>
        </w:rPr>
        <w:t>olleague,</w:t>
      </w:r>
    </w:p>
    <w:p w14:paraId="2D785FFB" w14:textId="77777777" w:rsidR="004B6A03" w:rsidRPr="00C60C8D" w:rsidRDefault="004B6A03" w:rsidP="00C60C8D">
      <w:pPr>
        <w:pStyle w:val="BodyText"/>
        <w:spacing w:line="360" w:lineRule="auto"/>
        <w:ind w:left="0"/>
        <w:rPr>
          <w:rFonts w:ascii="Arial" w:hAnsi="Arial" w:cs="Arial"/>
          <w:sz w:val="24"/>
          <w:szCs w:val="24"/>
        </w:rPr>
      </w:pPr>
    </w:p>
    <w:p w14:paraId="23F0F82D" w14:textId="2F2D57BE" w:rsidR="00A30581" w:rsidRDefault="00C60C8D" w:rsidP="00C60C8D">
      <w:pPr>
        <w:pStyle w:val="BodyText"/>
        <w:spacing w:before="27" w:line="360" w:lineRule="auto"/>
        <w:ind w:left="0" w:right="57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color w:val="1D1B11"/>
          <w:sz w:val="24"/>
          <w:szCs w:val="24"/>
        </w:rPr>
        <w:t>T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hank</w:t>
      </w:r>
      <w:r w:rsidR="00A30581"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you</w:t>
      </w:r>
      <w:r w:rsidR="00A30581" w:rsidRPr="00C60C8D">
        <w:rPr>
          <w:rFonts w:ascii="Arial" w:hAnsi="Arial" w:cs="Arial"/>
          <w:color w:val="1D1B11"/>
          <w:spacing w:val="-10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for</w:t>
      </w:r>
      <w:r w:rsidR="00A30581" w:rsidRPr="00C60C8D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agreeing</w:t>
      </w:r>
      <w:r w:rsidR="00A30581" w:rsidRPr="00C60C8D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to</w:t>
      </w:r>
      <w:r w:rsidR="00A30581" w:rsidRPr="00C60C8D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="00240898">
        <w:rPr>
          <w:rFonts w:ascii="Arial" w:hAnsi="Arial" w:cs="Arial"/>
          <w:color w:val="1D1B11"/>
          <w:sz w:val="24"/>
          <w:szCs w:val="24"/>
        </w:rPr>
        <w:t>evaluate</w:t>
      </w:r>
      <w:r w:rsidR="00A30581" w:rsidRPr="00C60C8D">
        <w:rPr>
          <w:rFonts w:ascii="Arial" w:hAnsi="Arial" w:cs="Arial"/>
          <w:color w:val="1D1B11"/>
          <w:spacing w:val="-12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the</w:t>
      </w:r>
      <w:r w:rsidR="00A30581" w:rsidRPr="00C60C8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enclosed</w:t>
      </w:r>
      <w:r w:rsidR="00A30581" w:rsidRPr="00C60C8D">
        <w:rPr>
          <w:rFonts w:ascii="Arial" w:hAnsi="Arial" w:cs="Arial"/>
          <w:color w:val="1D1B11"/>
          <w:spacing w:val="-10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written</w:t>
      </w:r>
      <w:r w:rsidR="00A30581"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examination.</w:t>
      </w:r>
      <w:r w:rsidR="00A30581" w:rsidRPr="00C60C8D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This</w:t>
      </w:r>
      <w:r w:rsidR="00A30581" w:rsidRPr="00C60C8D">
        <w:rPr>
          <w:rFonts w:ascii="Arial" w:hAnsi="Arial" w:cs="Arial"/>
          <w:color w:val="1D1B11"/>
          <w:spacing w:val="-10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is</w:t>
      </w:r>
      <w:r w:rsidR="00A30581" w:rsidRPr="00C60C8D">
        <w:rPr>
          <w:rFonts w:ascii="Arial" w:hAnsi="Arial" w:cs="Arial"/>
          <w:color w:val="1D1B11"/>
          <w:spacing w:val="-10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part</w:t>
      </w:r>
      <w:r w:rsidR="00A30581" w:rsidRPr="00C60C8D">
        <w:rPr>
          <w:rFonts w:ascii="Arial" w:hAnsi="Arial" w:cs="Arial"/>
          <w:color w:val="1D1B11"/>
          <w:spacing w:val="-10"/>
          <w:sz w:val="24"/>
          <w:szCs w:val="24"/>
        </w:rPr>
        <w:t xml:space="preserve"> </w:t>
      </w:r>
      <w:r w:rsidR="00A30581" w:rsidRPr="00C60C8D">
        <w:rPr>
          <w:rFonts w:ascii="Arial" w:hAnsi="Arial" w:cs="Arial"/>
          <w:color w:val="1D1B11"/>
          <w:sz w:val="24"/>
          <w:szCs w:val="24"/>
        </w:rPr>
        <w:t>of a CTA examination.</w:t>
      </w:r>
    </w:p>
    <w:p w14:paraId="5C0D6FC6" w14:textId="77777777" w:rsidR="00C60C8D" w:rsidRPr="00C60C8D" w:rsidRDefault="00C60C8D" w:rsidP="00C60C8D">
      <w:pPr>
        <w:pStyle w:val="BodyText"/>
        <w:spacing w:before="27" w:line="360" w:lineRule="auto"/>
        <w:ind w:left="0" w:right="57"/>
        <w:rPr>
          <w:rFonts w:ascii="Arial" w:hAnsi="Arial" w:cs="Arial"/>
          <w:sz w:val="24"/>
          <w:szCs w:val="24"/>
        </w:rPr>
      </w:pPr>
    </w:p>
    <w:p w14:paraId="46918F2E" w14:textId="0C02AE85" w:rsidR="00165CEC" w:rsidRDefault="005013FF" w:rsidP="00C60C8D">
      <w:pPr>
        <w:pStyle w:val="BodyText"/>
        <w:spacing w:before="42" w:line="360" w:lineRule="auto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165CEC">
        <w:rPr>
          <w:rFonts w:ascii="Arial" w:hAnsi="Arial" w:cs="Arial"/>
          <w:sz w:val="24"/>
          <w:szCs w:val="24"/>
        </w:rPr>
        <w:t xml:space="preserve">he candidate has provided the following information in their Expression of Needs and Accessibility Form (13.4.7)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139111443"/>
          <w:placeholder>
            <w:docPart w:val="7B3B82D872E6B349B3C87215D0AE7E47"/>
          </w:placeholder>
          <w:showingPlcHdr/>
        </w:sdtPr>
        <w:sdtEndPr/>
        <w:sdtContent>
          <w:r w:rsidR="00165CEC"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4EA9CB9" w14:textId="77777777" w:rsidR="00165CEC" w:rsidRDefault="00165CEC" w:rsidP="00C60C8D">
      <w:pPr>
        <w:pStyle w:val="BodyText"/>
        <w:spacing w:before="42"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6E6DA851" w14:textId="3DE76BDA" w:rsidR="00A30581" w:rsidRDefault="00A30581" w:rsidP="00C60C8D">
      <w:pPr>
        <w:pStyle w:val="BodyText"/>
        <w:spacing w:before="42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Your</w:t>
      </w:r>
      <w:r w:rsidRPr="00C60C8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assessment should</w:t>
      </w:r>
      <w:r w:rsidRPr="00C60C8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="00C26415">
        <w:rPr>
          <w:rFonts w:ascii="Arial" w:hAnsi="Arial" w:cs="Arial"/>
          <w:color w:val="1D1B11"/>
          <w:sz w:val="24"/>
          <w:szCs w:val="24"/>
        </w:rPr>
        <w:t>consider</w:t>
      </w:r>
      <w:r w:rsidR="005013FF">
        <w:rPr>
          <w:rFonts w:ascii="Arial" w:hAnsi="Arial" w:cs="Arial"/>
          <w:color w:val="1D1B11"/>
          <w:sz w:val="24"/>
          <w:szCs w:val="24"/>
        </w:rPr>
        <w:t xml:space="preserve"> the candidate’s needs and be based on </w:t>
      </w:r>
      <w:r w:rsidRPr="00C60C8D">
        <w:rPr>
          <w:rFonts w:ascii="Arial" w:hAnsi="Arial" w:cs="Arial"/>
          <w:color w:val="1D1B11"/>
          <w:sz w:val="24"/>
          <w:szCs w:val="24"/>
        </w:rPr>
        <w:t>the guidelines, core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competencies</w:t>
      </w:r>
      <w:r w:rsidRPr="00C60C8D">
        <w:rPr>
          <w:rFonts w:ascii="Arial" w:hAnsi="Arial" w:cs="Arial"/>
          <w:color w:val="1D1B11"/>
          <w:spacing w:val="-1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for the field and scoring scales for assessing the written examination. I have enclosed/attached them with this letter. These are reproduced from the current EATA Training and Examination Handbook</w:t>
      </w:r>
      <w:r w:rsidR="00240898">
        <w:rPr>
          <w:rFonts w:ascii="Arial" w:hAnsi="Arial" w:cs="Arial"/>
          <w:color w:val="1D1B11"/>
          <w:sz w:val="24"/>
          <w:szCs w:val="24"/>
        </w:rPr>
        <w:t>.</w:t>
      </w:r>
    </w:p>
    <w:p w14:paraId="76C7E1F5" w14:textId="77777777" w:rsidR="00E34766" w:rsidRPr="00C60C8D" w:rsidRDefault="00E34766" w:rsidP="00C60C8D">
      <w:pPr>
        <w:pStyle w:val="BodyText"/>
        <w:spacing w:before="42" w:line="360" w:lineRule="auto"/>
        <w:ind w:left="0"/>
        <w:rPr>
          <w:rFonts w:ascii="Arial" w:hAnsi="Arial" w:cs="Arial"/>
          <w:sz w:val="24"/>
          <w:szCs w:val="24"/>
        </w:rPr>
      </w:pPr>
    </w:p>
    <w:p w14:paraId="785974C1" w14:textId="77777777" w:rsidR="00A30581" w:rsidRDefault="00A30581" w:rsidP="00C60C8D">
      <w:pPr>
        <w:pStyle w:val="BodyText"/>
        <w:spacing w:before="113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pacing w:val="-2"/>
          <w:sz w:val="24"/>
          <w:szCs w:val="24"/>
        </w:rPr>
        <w:t>When</w:t>
      </w:r>
      <w:r w:rsidRPr="00C60C8D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you</w:t>
      </w:r>
      <w:r w:rsidRPr="00C60C8D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have</w:t>
      </w:r>
      <w:r w:rsidRPr="00C60C8D">
        <w:rPr>
          <w:rFonts w:ascii="Arial" w:hAnsi="Arial" w:cs="Arial"/>
          <w:color w:val="1D1B11"/>
          <w:spacing w:val="-11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completed</w:t>
      </w:r>
      <w:r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your</w:t>
      </w:r>
      <w:r w:rsidRPr="00C60C8D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assessment,</w:t>
      </w:r>
      <w:r w:rsidRPr="00C60C8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 xml:space="preserve">but </w:t>
      </w:r>
      <w:r w:rsidRPr="00C60C8D">
        <w:rPr>
          <w:rFonts w:ascii="Arial" w:hAnsi="Arial" w:cs="Arial"/>
          <w:b/>
          <w:color w:val="1D1B11"/>
          <w:spacing w:val="-2"/>
          <w:sz w:val="24"/>
          <w:szCs w:val="24"/>
        </w:rPr>
        <w:t>before</w:t>
      </w:r>
      <w:r w:rsidRPr="00C60C8D">
        <w:rPr>
          <w:rFonts w:ascii="Arial" w:hAnsi="Arial" w:cs="Arial"/>
          <w:b/>
          <w:color w:val="1D1B11"/>
          <w:spacing w:val="-6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writing</w:t>
      </w:r>
      <w:r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>your</w:t>
      </w:r>
      <w:r w:rsidRPr="00C60C8D">
        <w:rPr>
          <w:rFonts w:ascii="Arial" w:hAnsi="Arial" w:cs="Arial"/>
          <w:color w:val="1D1B11"/>
          <w:spacing w:val="-9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 xml:space="preserve">report, </w:t>
      </w:r>
      <w:r w:rsidRPr="00C60C8D">
        <w:rPr>
          <w:rFonts w:ascii="Arial" w:hAnsi="Arial" w:cs="Arial"/>
          <w:color w:val="1D1B11"/>
          <w:sz w:val="24"/>
          <w:szCs w:val="24"/>
        </w:rPr>
        <w:t>please contact me to inform me of your decision to pass/defer.</w:t>
      </w:r>
    </w:p>
    <w:p w14:paraId="7F370F3E" w14:textId="77777777" w:rsidR="00C60C8D" w:rsidRPr="00C60C8D" w:rsidRDefault="00C60C8D" w:rsidP="00C60C8D">
      <w:pPr>
        <w:pStyle w:val="BodyText"/>
        <w:spacing w:before="113" w:line="360" w:lineRule="auto"/>
        <w:ind w:left="0"/>
        <w:rPr>
          <w:rFonts w:ascii="Arial" w:hAnsi="Arial" w:cs="Arial"/>
          <w:color w:val="1D1B11"/>
          <w:sz w:val="24"/>
          <w:szCs w:val="24"/>
        </w:rPr>
      </w:pPr>
    </w:p>
    <w:p w14:paraId="5C862856" w14:textId="77777777" w:rsidR="00A30581" w:rsidRDefault="00A30581" w:rsidP="00C60C8D">
      <w:pPr>
        <w:pStyle w:val="BodyText"/>
        <w:spacing w:before="63" w:line="360" w:lineRule="auto"/>
        <w:ind w:left="0" w:right="128"/>
        <w:jc w:val="both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When you write your assessment, it should be dated and include a clear statement of whether the paper is a passing one or a deferral, the overall score and the score for each section (A-D).</w:t>
      </w:r>
    </w:p>
    <w:p w14:paraId="3E630A51" w14:textId="77777777" w:rsidR="003B22FC" w:rsidRDefault="003B22FC" w:rsidP="00C60C8D">
      <w:pPr>
        <w:pStyle w:val="BodyText"/>
        <w:spacing w:before="63" w:line="360" w:lineRule="auto"/>
        <w:ind w:left="0" w:right="128"/>
        <w:jc w:val="both"/>
        <w:rPr>
          <w:rFonts w:ascii="Arial" w:hAnsi="Arial" w:cs="Arial"/>
          <w:color w:val="1D1B11"/>
          <w:sz w:val="24"/>
          <w:szCs w:val="24"/>
        </w:rPr>
      </w:pPr>
    </w:p>
    <w:p w14:paraId="7A1A6241" w14:textId="46EE7F1F" w:rsidR="003B22FC" w:rsidRPr="00C60C8D" w:rsidRDefault="003B22FC" w:rsidP="003B22FC">
      <w:pPr>
        <w:pStyle w:val="BodyText"/>
        <w:spacing w:before="50" w:line="360" w:lineRule="auto"/>
        <w:ind w:left="0"/>
        <w:jc w:val="both"/>
        <w:rPr>
          <w:rFonts w:ascii="Arial" w:hAnsi="Arial" w:cs="Arial"/>
          <w:iCs/>
          <w:color w:val="1D1B11"/>
          <w:sz w:val="24"/>
          <w:szCs w:val="24"/>
        </w:rPr>
      </w:pPr>
      <w:r w:rsidRPr="00C60C8D">
        <w:rPr>
          <w:rFonts w:ascii="Arial" w:hAnsi="Arial" w:cs="Arial"/>
          <w:iCs/>
          <w:color w:val="1D1B11"/>
          <w:sz w:val="24"/>
          <w:szCs w:val="24"/>
        </w:rPr>
        <w:t>Include the candidate reference in your assessment</w:t>
      </w:r>
      <w:r>
        <w:rPr>
          <w:rFonts w:ascii="Arial" w:hAnsi="Arial" w:cs="Arial"/>
          <w:iCs/>
          <w:color w:val="1D1B11"/>
          <w:sz w:val="24"/>
          <w:szCs w:val="24"/>
        </w:rPr>
        <w:t xml:space="preserve"> report.</w:t>
      </w:r>
    </w:p>
    <w:p w14:paraId="04BCEDD1" w14:textId="77777777" w:rsidR="00C26415" w:rsidRDefault="00C26415" w:rsidP="00C60C8D">
      <w:pPr>
        <w:pStyle w:val="BodyText"/>
        <w:spacing w:before="50" w:line="360" w:lineRule="auto"/>
        <w:ind w:left="0"/>
        <w:jc w:val="both"/>
        <w:rPr>
          <w:rFonts w:ascii="Arial" w:hAnsi="Arial" w:cs="Arial"/>
          <w:color w:val="1D1B11"/>
          <w:sz w:val="24"/>
          <w:szCs w:val="24"/>
        </w:rPr>
      </w:pPr>
    </w:p>
    <w:p w14:paraId="4D80CDF7" w14:textId="72215B6A" w:rsidR="004B6A03" w:rsidRDefault="00A30581" w:rsidP="00C60C8D">
      <w:pPr>
        <w:pStyle w:val="BodyText"/>
        <w:spacing w:before="50" w:line="360" w:lineRule="auto"/>
        <w:ind w:left="0"/>
        <w:jc w:val="both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 xml:space="preserve">If the Candidate has chosen an anonymous marking process, please write your assessment on an unidentifiable paper. Do not sign it. </w:t>
      </w:r>
    </w:p>
    <w:p w14:paraId="2942F397" w14:textId="77777777" w:rsidR="00C60C8D" w:rsidRDefault="00C60C8D" w:rsidP="00C60C8D">
      <w:pPr>
        <w:pStyle w:val="BodyText"/>
        <w:spacing w:before="50" w:line="360" w:lineRule="auto"/>
        <w:ind w:left="0"/>
        <w:jc w:val="both"/>
        <w:rPr>
          <w:rFonts w:ascii="Arial" w:hAnsi="Arial" w:cs="Arial"/>
          <w:color w:val="1D1B11"/>
          <w:sz w:val="24"/>
          <w:szCs w:val="24"/>
        </w:rPr>
      </w:pPr>
    </w:p>
    <w:p w14:paraId="0BC10373" w14:textId="348A9510" w:rsidR="003B22FC" w:rsidRPr="00C60C8D" w:rsidRDefault="003B22FC" w:rsidP="00C60C8D">
      <w:pPr>
        <w:pStyle w:val="BodyText"/>
        <w:spacing w:before="50" w:line="360" w:lineRule="auto"/>
        <w:ind w:left="0"/>
        <w:jc w:val="both"/>
        <w:rPr>
          <w:rFonts w:ascii="Arial" w:hAnsi="Arial" w:cs="Arial"/>
          <w:color w:val="1D1B11"/>
          <w:sz w:val="24"/>
          <w:szCs w:val="24"/>
        </w:rPr>
      </w:pPr>
      <w:r>
        <w:rPr>
          <w:rFonts w:ascii="Arial" w:hAnsi="Arial" w:cs="Arial"/>
          <w:iCs/>
          <w:color w:val="1D1B11"/>
          <w:sz w:val="24"/>
          <w:szCs w:val="24"/>
        </w:rPr>
        <w:t xml:space="preserve">If the candidate has chosen named evaluation, 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please write your assessment on </w:t>
      </w:r>
      <w:r>
        <w:rPr>
          <w:rFonts w:ascii="Arial" w:hAnsi="Arial" w:cs="Arial"/>
          <w:color w:val="1D1B11"/>
          <w:sz w:val="24"/>
          <w:szCs w:val="24"/>
        </w:rPr>
        <w:t xml:space="preserve">headed </w:t>
      </w:r>
      <w:r w:rsidRPr="00C60C8D">
        <w:rPr>
          <w:rFonts w:ascii="Arial" w:hAnsi="Arial" w:cs="Arial"/>
          <w:color w:val="1D1B11"/>
          <w:sz w:val="24"/>
          <w:szCs w:val="24"/>
        </w:rPr>
        <w:t>paper</w:t>
      </w:r>
      <w:r>
        <w:rPr>
          <w:rFonts w:ascii="Arial" w:hAnsi="Arial" w:cs="Arial"/>
          <w:color w:val="1D1B11"/>
          <w:sz w:val="24"/>
          <w:szCs w:val="24"/>
        </w:rPr>
        <w:t xml:space="preserve"> and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 sign it. I will let you know the name of the candidate</w:t>
      </w:r>
      <w:r>
        <w:rPr>
          <w:rFonts w:ascii="Arial" w:hAnsi="Arial" w:cs="Arial"/>
          <w:color w:val="1D1B11"/>
          <w:sz w:val="24"/>
          <w:szCs w:val="24"/>
        </w:rPr>
        <w:t xml:space="preserve"> </w:t>
      </w:r>
      <w:r>
        <w:rPr>
          <w:rFonts w:ascii="Arial" w:hAnsi="Arial" w:cs="Arial"/>
          <w:iCs/>
          <w:color w:val="1D1B11"/>
          <w:sz w:val="24"/>
          <w:szCs w:val="24"/>
        </w:rPr>
        <w:t>a</w:t>
      </w:r>
      <w:r w:rsidRPr="00C60C8D">
        <w:rPr>
          <w:rFonts w:ascii="Arial" w:hAnsi="Arial" w:cs="Arial"/>
          <w:iCs/>
          <w:color w:val="1D1B11"/>
          <w:sz w:val="24"/>
          <w:szCs w:val="24"/>
        </w:rPr>
        <w:t xml:space="preserve">fter I receive the </w:t>
      </w:r>
      <w:r>
        <w:rPr>
          <w:rFonts w:ascii="Arial" w:hAnsi="Arial" w:cs="Arial"/>
          <w:iCs/>
          <w:color w:val="1D1B11"/>
          <w:sz w:val="24"/>
          <w:szCs w:val="24"/>
        </w:rPr>
        <w:t>report</w:t>
      </w:r>
      <w:r w:rsidRPr="00C60C8D">
        <w:rPr>
          <w:rFonts w:ascii="Arial" w:hAnsi="Arial" w:cs="Arial"/>
          <w:color w:val="1D1B11"/>
          <w:sz w:val="24"/>
          <w:szCs w:val="24"/>
        </w:rPr>
        <w:t>.</w:t>
      </w:r>
    </w:p>
    <w:p w14:paraId="2EC4368B" w14:textId="77777777" w:rsidR="00C60C8D" w:rsidRDefault="00C60C8D" w:rsidP="00C60C8D">
      <w:pPr>
        <w:pStyle w:val="BodyText"/>
        <w:spacing w:before="67" w:line="360" w:lineRule="auto"/>
        <w:ind w:left="0" w:right="121"/>
        <w:jc w:val="both"/>
        <w:rPr>
          <w:rFonts w:ascii="Arial" w:hAnsi="Arial" w:cs="Arial"/>
          <w:color w:val="1D1B11"/>
          <w:sz w:val="24"/>
          <w:szCs w:val="24"/>
        </w:rPr>
      </w:pPr>
    </w:p>
    <w:p w14:paraId="1836EDB7" w14:textId="0E7C4381" w:rsidR="004B6A03" w:rsidRDefault="004B6A03" w:rsidP="00C60C8D">
      <w:pPr>
        <w:pStyle w:val="BodyText"/>
        <w:spacing w:before="67" w:line="360" w:lineRule="auto"/>
        <w:ind w:left="0" w:right="121"/>
        <w:jc w:val="both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Please return by email (one pdf copy) of your assessment to me within the time agreed or within one month of the date of the letter.</w:t>
      </w:r>
    </w:p>
    <w:p w14:paraId="7D364C48" w14:textId="77777777" w:rsidR="00C60C8D" w:rsidRPr="00C60C8D" w:rsidRDefault="00C60C8D" w:rsidP="00C60C8D">
      <w:pPr>
        <w:pStyle w:val="BodyText"/>
        <w:spacing w:before="50"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D3D2731" w14:textId="26D577C4" w:rsidR="00A30581" w:rsidRPr="00C60C8D" w:rsidRDefault="00A30581" w:rsidP="00C60C8D">
      <w:pPr>
        <w:pStyle w:val="BodyText"/>
        <w:spacing w:before="113" w:line="360" w:lineRule="auto"/>
        <w:ind w:left="0"/>
        <w:rPr>
          <w:rFonts w:ascii="Arial" w:hAnsi="Arial" w:cs="Arial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Please complete and return to me the attached claim form so that you can be paid</w:t>
      </w:r>
    </w:p>
    <w:p w14:paraId="42098B4E" w14:textId="77777777" w:rsidR="004B6A03" w:rsidRDefault="00A30581" w:rsidP="00C60C8D">
      <w:pPr>
        <w:spacing w:before="71" w:line="360" w:lineRule="auto"/>
        <w:ind w:right="116"/>
        <w:jc w:val="both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 xml:space="preserve">Do NOT return the </w:t>
      </w:r>
      <w:r w:rsidRPr="00C60C8D">
        <w:rPr>
          <w:rFonts w:ascii="Arial" w:hAnsi="Arial" w:cs="Arial"/>
          <w:sz w:val="24"/>
          <w:szCs w:val="24"/>
        </w:rPr>
        <w:t>written examination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. Please shred/destroy/delete it 6 months following the date of your assessment. </w:t>
      </w:r>
    </w:p>
    <w:p w14:paraId="644FF63A" w14:textId="77777777" w:rsidR="00C60C8D" w:rsidRPr="00C60C8D" w:rsidRDefault="00C60C8D" w:rsidP="00C60C8D">
      <w:pPr>
        <w:spacing w:before="71" w:line="360" w:lineRule="auto"/>
        <w:ind w:right="116"/>
        <w:jc w:val="both"/>
        <w:rPr>
          <w:rFonts w:ascii="Arial" w:hAnsi="Arial" w:cs="Arial"/>
          <w:color w:val="1D1B11"/>
          <w:sz w:val="24"/>
          <w:szCs w:val="24"/>
        </w:rPr>
      </w:pPr>
    </w:p>
    <w:p w14:paraId="2510302A" w14:textId="119A0796" w:rsidR="00A30581" w:rsidRPr="00C60C8D" w:rsidRDefault="00A30581" w:rsidP="00C60C8D">
      <w:pPr>
        <w:spacing w:before="71" w:line="360" w:lineRule="auto"/>
        <w:ind w:right="116"/>
        <w:jc w:val="both"/>
        <w:rPr>
          <w:rFonts w:ascii="Arial" w:hAnsi="Arial" w:cs="Arial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If</w:t>
      </w:r>
      <w:r w:rsidRPr="00C60C8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this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is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your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first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CTA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written</w:t>
      </w:r>
      <w:r w:rsidRPr="00C60C8D">
        <w:rPr>
          <w:rFonts w:ascii="Arial" w:hAnsi="Arial" w:cs="Arial"/>
          <w:color w:val="1D1B11"/>
          <w:spacing w:val="-5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exam</w:t>
      </w:r>
      <w:r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you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are</w:t>
      </w:r>
      <w:r w:rsidRPr="00C60C8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="003B22FC">
        <w:rPr>
          <w:rFonts w:ascii="Arial" w:hAnsi="Arial" w:cs="Arial"/>
          <w:color w:val="1D1B11"/>
          <w:sz w:val="24"/>
          <w:szCs w:val="24"/>
        </w:rPr>
        <w:t>evaluating</w:t>
      </w:r>
      <w:r w:rsidRPr="00C60C8D">
        <w:rPr>
          <w:rFonts w:ascii="Arial" w:hAnsi="Arial" w:cs="Arial"/>
          <w:color w:val="1D1B11"/>
          <w:sz w:val="24"/>
          <w:szCs w:val="24"/>
        </w:rPr>
        <w:t>,</w:t>
      </w:r>
      <w:r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please</w:t>
      </w:r>
      <w:r w:rsidRPr="00C60C8D">
        <w:rPr>
          <w:rFonts w:ascii="Arial" w:hAnsi="Arial" w:cs="Arial"/>
          <w:color w:val="1D1B11"/>
          <w:spacing w:val="-2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note</w:t>
      </w:r>
      <w:r w:rsidRPr="00C60C8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that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you</w:t>
      </w:r>
      <w:r w:rsidRPr="00C60C8D">
        <w:rPr>
          <w:rFonts w:ascii="Arial" w:hAnsi="Arial" w:cs="Arial"/>
          <w:color w:val="1D1B11"/>
          <w:spacing w:val="-4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must </w:t>
      </w:r>
      <w:r w:rsidR="003B22FC">
        <w:rPr>
          <w:rFonts w:ascii="Arial" w:hAnsi="Arial" w:cs="Arial"/>
          <w:color w:val="1D1B11"/>
          <w:sz w:val="24"/>
          <w:szCs w:val="24"/>
        </w:rPr>
        <w:t xml:space="preserve">have attended a written exam </w:t>
      </w:r>
      <w:r w:rsidR="00DA416C">
        <w:rPr>
          <w:rFonts w:ascii="Arial" w:hAnsi="Arial" w:cs="Arial"/>
          <w:color w:val="1D1B11"/>
          <w:sz w:val="24"/>
          <w:szCs w:val="24"/>
        </w:rPr>
        <w:t xml:space="preserve">workshop for evaluators (WEW) and 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be supervised by an experienced TSTA. It is your responsibility to organise this contract. The principle is to support you in your first </w:t>
      </w:r>
      <w:r w:rsidR="00DA416C">
        <w:rPr>
          <w:rFonts w:ascii="Arial" w:hAnsi="Arial" w:cs="Arial"/>
          <w:color w:val="1D1B11"/>
          <w:sz w:val="24"/>
          <w:szCs w:val="24"/>
        </w:rPr>
        <w:t>evaluation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 and to ensure protection for the candidates and exam system.</w:t>
      </w:r>
    </w:p>
    <w:p w14:paraId="79148FD9" w14:textId="77777777" w:rsidR="00A30581" w:rsidRPr="00C60C8D" w:rsidRDefault="00A30581" w:rsidP="00C60C8D">
      <w:pPr>
        <w:pStyle w:val="BodyText"/>
        <w:spacing w:before="40" w:line="360" w:lineRule="auto"/>
        <w:ind w:left="0"/>
        <w:rPr>
          <w:rFonts w:ascii="Arial" w:hAnsi="Arial" w:cs="Arial"/>
          <w:sz w:val="24"/>
          <w:szCs w:val="24"/>
        </w:rPr>
      </w:pPr>
    </w:p>
    <w:p w14:paraId="69F7857E" w14:textId="77777777" w:rsidR="00A30581" w:rsidRPr="00C60C8D" w:rsidRDefault="00A30581" w:rsidP="00C60C8D">
      <w:pPr>
        <w:pStyle w:val="BodyText"/>
        <w:spacing w:line="360" w:lineRule="auto"/>
        <w:ind w:left="0" w:right="3623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I</w:t>
      </w:r>
      <w:r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appreciate</w:t>
      </w:r>
      <w:r w:rsidRPr="00C60C8D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you</w:t>
      </w:r>
      <w:r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giving</w:t>
      </w:r>
      <w:r w:rsidRPr="00C60C8D">
        <w:rPr>
          <w:rFonts w:ascii="Arial" w:hAnsi="Arial" w:cs="Arial"/>
          <w:color w:val="1D1B11"/>
          <w:spacing w:val="-6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your</w:t>
      </w:r>
      <w:r w:rsidRPr="00C60C8D">
        <w:rPr>
          <w:rFonts w:ascii="Arial" w:hAnsi="Arial" w:cs="Arial"/>
          <w:color w:val="1D1B11"/>
          <w:spacing w:val="-7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time</w:t>
      </w:r>
      <w:r w:rsidRPr="00C60C8D">
        <w:rPr>
          <w:rFonts w:ascii="Arial" w:hAnsi="Arial" w:cs="Arial"/>
          <w:color w:val="1D1B11"/>
          <w:spacing w:val="-8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>and</w:t>
      </w:r>
      <w:r w:rsidRPr="00C60C8D">
        <w:rPr>
          <w:rFonts w:ascii="Arial" w:hAnsi="Arial" w:cs="Arial"/>
          <w:color w:val="1D1B11"/>
          <w:spacing w:val="-3"/>
          <w:sz w:val="24"/>
          <w:szCs w:val="24"/>
        </w:rPr>
        <w:t xml:space="preserve"> </w:t>
      </w:r>
      <w:r w:rsidRPr="00C60C8D">
        <w:rPr>
          <w:rFonts w:ascii="Arial" w:hAnsi="Arial" w:cs="Arial"/>
          <w:color w:val="1D1B11"/>
          <w:sz w:val="24"/>
          <w:szCs w:val="24"/>
        </w:rPr>
        <w:t xml:space="preserve">energy. </w:t>
      </w:r>
    </w:p>
    <w:p w14:paraId="24DF7ACF" w14:textId="6F45F5E7" w:rsidR="00A30581" w:rsidRDefault="00A30581" w:rsidP="00C60C8D">
      <w:pPr>
        <w:pStyle w:val="BodyText"/>
        <w:spacing w:line="360" w:lineRule="auto"/>
        <w:ind w:left="0" w:right="3623"/>
        <w:rPr>
          <w:rFonts w:ascii="Arial" w:hAnsi="Arial" w:cs="Arial"/>
          <w:color w:val="1D1B11"/>
          <w:sz w:val="24"/>
          <w:szCs w:val="24"/>
        </w:rPr>
      </w:pPr>
      <w:r w:rsidRPr="00C60C8D">
        <w:rPr>
          <w:rFonts w:ascii="Arial" w:hAnsi="Arial" w:cs="Arial"/>
          <w:color w:val="1D1B11"/>
          <w:sz w:val="24"/>
          <w:szCs w:val="24"/>
        </w:rPr>
        <w:t>Yours sincerely</w:t>
      </w:r>
    </w:p>
    <w:p w14:paraId="7A469FB5" w14:textId="77777777" w:rsidR="00C60C8D" w:rsidRPr="00C60C8D" w:rsidRDefault="00C60C8D" w:rsidP="00C60C8D">
      <w:pPr>
        <w:pStyle w:val="BodyText"/>
        <w:spacing w:line="360" w:lineRule="auto"/>
        <w:ind w:left="0" w:right="3623"/>
        <w:rPr>
          <w:rFonts w:ascii="Arial" w:hAnsi="Arial" w:cs="Arial"/>
          <w:sz w:val="24"/>
          <w:szCs w:val="24"/>
        </w:rPr>
      </w:pPr>
    </w:p>
    <w:p w14:paraId="21459236" w14:textId="77777777" w:rsidR="00A30581" w:rsidRPr="00C60C8D" w:rsidRDefault="00A30581" w:rsidP="00C60C8D">
      <w:pPr>
        <w:spacing w:line="360" w:lineRule="auto"/>
        <w:rPr>
          <w:rFonts w:ascii="Arial" w:hAnsi="Arial" w:cs="Arial"/>
          <w:i/>
          <w:color w:val="1D1B11"/>
          <w:sz w:val="24"/>
          <w:szCs w:val="24"/>
        </w:rPr>
      </w:pPr>
    </w:p>
    <w:p w14:paraId="70CCBEE4" w14:textId="7D66AA14" w:rsidR="00A30581" w:rsidRPr="00C60C8D" w:rsidRDefault="00A30581" w:rsidP="00C60C8D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C60C8D">
        <w:rPr>
          <w:rFonts w:ascii="Arial" w:hAnsi="Arial" w:cs="Arial"/>
          <w:i/>
          <w:color w:val="1D1B11"/>
          <w:sz w:val="24"/>
          <w:szCs w:val="24"/>
        </w:rPr>
        <w:t>Signature of Language</w:t>
      </w:r>
      <w:r w:rsidRPr="00C60C8D">
        <w:rPr>
          <w:rFonts w:ascii="Arial" w:hAnsi="Arial" w:cs="Arial"/>
          <w:i/>
          <w:color w:val="1D1B11"/>
          <w:spacing w:val="-8"/>
          <w:sz w:val="24"/>
          <w:szCs w:val="24"/>
        </w:rPr>
        <w:t xml:space="preserve"> </w:t>
      </w:r>
      <w:r w:rsidRPr="00C60C8D">
        <w:rPr>
          <w:rFonts w:ascii="Arial" w:hAnsi="Arial" w:cs="Arial"/>
          <w:i/>
          <w:color w:val="1D1B11"/>
          <w:spacing w:val="-2"/>
          <w:sz w:val="24"/>
          <w:szCs w:val="24"/>
        </w:rPr>
        <w:t xml:space="preserve">Group Coordinator: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1822029745"/>
          <w:placeholder>
            <w:docPart w:val="75EF49DB359B46E7B38114A7274F0556"/>
          </w:placeholder>
          <w:showingPlcHdr/>
        </w:sdtPr>
        <w:sdtEndPr/>
        <w:sdtContent>
          <w:r w:rsidR="004B6A03" w:rsidRPr="00C60C8D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2839CAF4" w14:textId="77777777" w:rsidR="00C60C8D" w:rsidRPr="00C60C8D" w:rsidRDefault="00C60C8D">
      <w:pPr>
        <w:spacing w:line="360" w:lineRule="auto"/>
        <w:rPr>
          <w:rFonts w:ascii="Arial" w:hAnsi="Arial" w:cs="Arial"/>
          <w:i/>
          <w:sz w:val="24"/>
          <w:szCs w:val="24"/>
        </w:rPr>
      </w:pPr>
    </w:p>
    <w:sectPr w:rsidR="00C60C8D" w:rsidRPr="00C60C8D" w:rsidSect="00262F88">
      <w:headerReference w:type="default" r:id="rId6"/>
      <w:footerReference w:type="even" r:id="rId7"/>
      <w:footerReference w:type="default" r:id="rId8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A6204" w14:textId="77777777" w:rsidR="00A81AA5" w:rsidRDefault="00A81AA5" w:rsidP="00262F88">
      <w:r>
        <w:separator/>
      </w:r>
    </w:p>
  </w:endnote>
  <w:endnote w:type="continuationSeparator" w:id="0">
    <w:p w14:paraId="711AA5D4" w14:textId="77777777" w:rsidR="00A81AA5" w:rsidRDefault="00A81AA5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84247826"/>
      <w:docPartObj>
        <w:docPartGallery w:val="Page Numbers (Bottom of Page)"/>
        <w:docPartUnique/>
      </w:docPartObj>
    </w:sdtPr>
    <w:sdtContent>
      <w:p w14:paraId="5B0FFA11" w14:textId="0A4B5E9A" w:rsidR="006F66CB" w:rsidRDefault="006F66CB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D1BC7EA" w14:textId="77777777" w:rsidR="0017418A" w:rsidRDefault="001741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217E0" w14:textId="236D799C" w:rsidR="006F66CB" w:rsidRDefault="006F66CB" w:rsidP="00EB4512">
    <w:pPr>
      <w:pStyle w:val="Footer"/>
      <w:framePr w:wrap="none" w:vAnchor="text" w:hAnchor="margin" w:xAlign="center" w:y="1"/>
      <w:rPr>
        <w:rStyle w:val="PageNumber"/>
      </w:rPr>
    </w:pPr>
  </w:p>
  <w:p w14:paraId="53C565B2" w14:textId="5DDD817A" w:rsidR="00262F88" w:rsidRDefault="0028531F" w:rsidP="006F66CB">
    <w:pPr>
      <w:pStyle w:val="Title"/>
      <w:ind w:left="0"/>
      <w:rPr>
        <w:rFonts w:ascii="Arial" w:hAnsi="Arial" w:cs="Arial"/>
        <w:b w:val="0"/>
        <w:bCs w:val="0"/>
        <w:i/>
        <w:color w:val="1D1B11"/>
        <w:spacing w:val="-4"/>
        <w:position w:val="2"/>
        <w:sz w:val="24"/>
        <w:szCs w:val="24"/>
      </w:rPr>
    </w:pP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13.7.6</w:t>
    </w:r>
    <w:r w:rsidRPr="0017418A">
      <w:rPr>
        <w:rFonts w:ascii="Arial" w:hAnsi="Arial" w:cs="Arial"/>
        <w:b w:val="0"/>
        <w:bCs w:val="0"/>
        <w:i/>
        <w:iCs/>
        <w:color w:val="1D1B11"/>
        <w:spacing w:val="-8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Letter</w:t>
    </w:r>
    <w:r w:rsidRPr="0017418A">
      <w:rPr>
        <w:rFonts w:ascii="Arial" w:hAnsi="Arial" w:cs="Arial"/>
        <w:b w:val="0"/>
        <w:bCs w:val="0"/>
        <w:i/>
        <w:iCs/>
        <w:color w:val="1D1B11"/>
        <w:spacing w:val="-4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to the</w:t>
    </w:r>
    <w:r w:rsidRPr="0017418A">
      <w:rPr>
        <w:rFonts w:ascii="Arial" w:hAnsi="Arial" w:cs="Arial"/>
        <w:b w:val="0"/>
        <w:bCs w:val="0"/>
        <w:i/>
        <w:iCs/>
        <w:color w:val="1D1B11"/>
        <w:spacing w:val="-3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Evaluator</w:t>
    </w:r>
    <w:r w:rsidRPr="0017418A">
      <w:rPr>
        <w:rFonts w:ascii="Arial" w:hAnsi="Arial" w:cs="Arial"/>
        <w:b w:val="0"/>
        <w:bCs w:val="0"/>
        <w:i/>
        <w:iCs/>
        <w:color w:val="1D1B11"/>
        <w:spacing w:val="-3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of</w:t>
    </w:r>
    <w:r w:rsidRPr="0017418A">
      <w:rPr>
        <w:rFonts w:ascii="Arial" w:hAnsi="Arial" w:cs="Arial"/>
        <w:b w:val="0"/>
        <w:bCs w:val="0"/>
        <w:i/>
        <w:iCs/>
        <w:color w:val="1D1B11"/>
        <w:spacing w:val="-4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CTA</w:t>
    </w:r>
    <w:r w:rsidRPr="0017418A">
      <w:rPr>
        <w:rFonts w:ascii="Arial" w:hAnsi="Arial" w:cs="Arial"/>
        <w:b w:val="0"/>
        <w:bCs w:val="0"/>
        <w:i/>
        <w:iCs/>
        <w:color w:val="1D1B11"/>
        <w:spacing w:val="-2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z w:val="24"/>
        <w:szCs w:val="24"/>
      </w:rPr>
      <w:t>Written</w:t>
    </w:r>
    <w:r w:rsidRPr="0017418A">
      <w:rPr>
        <w:rFonts w:ascii="Arial" w:hAnsi="Arial" w:cs="Arial"/>
        <w:b w:val="0"/>
        <w:bCs w:val="0"/>
        <w:i/>
        <w:iCs/>
        <w:color w:val="1D1B11"/>
        <w:spacing w:val="-3"/>
        <w:sz w:val="24"/>
        <w:szCs w:val="24"/>
      </w:rPr>
      <w:t xml:space="preserve"> </w:t>
    </w:r>
    <w:r w:rsidRPr="0017418A">
      <w:rPr>
        <w:rFonts w:ascii="Arial" w:hAnsi="Arial" w:cs="Arial"/>
        <w:b w:val="0"/>
        <w:bCs w:val="0"/>
        <w:i/>
        <w:iCs/>
        <w:color w:val="1D1B11"/>
        <w:spacing w:val="-2"/>
        <w:sz w:val="24"/>
        <w:szCs w:val="24"/>
      </w:rPr>
      <w:t xml:space="preserve">Examination             </w:t>
    </w:r>
    <w:r w:rsidR="00262F88" w:rsidRPr="0017418A">
      <w:rPr>
        <w:rFonts w:ascii="Arial" w:hAnsi="Arial" w:cs="Arial"/>
        <w:b w:val="0"/>
        <w:bCs w:val="0"/>
        <w:i/>
        <w:color w:val="1D1B11"/>
        <w:sz w:val="24"/>
        <w:szCs w:val="24"/>
      </w:rPr>
      <w:tab/>
    </w:r>
    <w:r w:rsidR="00262F88" w:rsidRPr="0017418A">
      <w:rPr>
        <w:rFonts w:ascii="Arial" w:hAnsi="Arial" w:cs="Arial"/>
        <w:b w:val="0"/>
        <w:bCs w:val="0"/>
        <w:i/>
        <w:color w:val="1D1B11"/>
        <w:sz w:val="24"/>
        <w:szCs w:val="24"/>
      </w:rPr>
      <w:tab/>
      <w:t xml:space="preserve">      </w:t>
    </w:r>
    <w:r w:rsidR="00C60C8D" w:rsidRPr="0017418A">
      <w:rPr>
        <w:rFonts w:ascii="Arial" w:hAnsi="Arial" w:cs="Arial"/>
        <w:b w:val="0"/>
        <w:bCs w:val="0"/>
        <w:i/>
        <w:color w:val="1D1B11"/>
        <w:position w:val="2"/>
        <w:sz w:val="24"/>
        <w:szCs w:val="24"/>
      </w:rPr>
      <w:t>April</w:t>
    </w:r>
    <w:r w:rsidR="00262F88" w:rsidRPr="0017418A">
      <w:rPr>
        <w:rFonts w:ascii="Arial" w:hAnsi="Arial" w:cs="Arial"/>
        <w:b w:val="0"/>
        <w:bCs w:val="0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17418A">
      <w:rPr>
        <w:rFonts w:ascii="Arial" w:hAnsi="Arial" w:cs="Arial"/>
        <w:b w:val="0"/>
        <w:bCs w:val="0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  <w:rFonts w:ascii="Arial" w:hAnsi="Arial" w:cs="Arial"/>
        <w:sz w:val="24"/>
        <w:szCs w:val="24"/>
      </w:rPr>
      <w:id w:val="-878783422"/>
      <w:docPartObj>
        <w:docPartGallery w:val="Page Numbers (Bottom of Page)"/>
        <w:docPartUnique/>
      </w:docPartObj>
    </w:sdtPr>
    <w:sdtContent>
      <w:p w14:paraId="41F73A18" w14:textId="77777777" w:rsidR="006F66CB" w:rsidRPr="006F66CB" w:rsidRDefault="006F66CB" w:rsidP="006F66CB">
        <w:pPr>
          <w:pStyle w:val="Footer"/>
          <w:jc w:val="center"/>
          <w:rPr>
            <w:rStyle w:val="PageNumber"/>
            <w:rFonts w:ascii="Arial" w:hAnsi="Arial" w:cs="Arial"/>
            <w:sz w:val="24"/>
            <w:szCs w:val="24"/>
          </w:rPr>
        </w:pPr>
        <w:r w:rsidRPr="006F66CB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6F66CB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6F66CB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6F66CB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6F66CB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563DA386" w14:textId="77777777" w:rsidR="0017418A" w:rsidRPr="0017418A" w:rsidRDefault="0017418A" w:rsidP="0028531F">
    <w:pPr>
      <w:pStyle w:val="Title"/>
      <w:rPr>
        <w:rFonts w:ascii="Arial" w:hAnsi="Arial" w:cs="Arial"/>
        <w:b w:val="0"/>
        <w:bCs w:val="0"/>
        <w:i/>
        <w:iCs/>
        <w:sz w:val="24"/>
        <w:szCs w:val="24"/>
      </w:rPr>
    </w:pPr>
  </w:p>
  <w:p w14:paraId="56DB4AC2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D5DF" w14:textId="77777777" w:rsidR="00A81AA5" w:rsidRDefault="00A81AA5" w:rsidP="00262F88">
      <w:r>
        <w:separator/>
      </w:r>
    </w:p>
  </w:footnote>
  <w:footnote w:type="continuationSeparator" w:id="0">
    <w:p w14:paraId="0C64F39E" w14:textId="77777777" w:rsidR="00A81AA5" w:rsidRDefault="00A81AA5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FDE1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6C19D3B" wp14:editId="2CB9BBDA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3AC8F2E6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A1B3EC4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1243BD8C" w14:textId="6D43596A" w:rsidR="00262F88" w:rsidRPr="00A30581" w:rsidRDefault="00A30581" w:rsidP="00A30581">
    <w:pPr>
      <w:pStyle w:val="Title"/>
      <w:rPr>
        <w:rFonts w:ascii="Arial" w:hAnsi="Arial" w:cs="Arial"/>
        <w:i/>
        <w:iCs/>
      </w:rPr>
    </w:pPr>
    <w:r>
      <w:rPr>
        <w:rFonts w:ascii="Arial" w:hAnsi="Arial" w:cs="Arial"/>
        <w:i/>
        <w:iCs/>
        <w:color w:val="1D1B11"/>
      </w:rPr>
      <w:t>13.</w:t>
    </w:r>
    <w:r w:rsidRPr="00A30581">
      <w:rPr>
        <w:rFonts w:ascii="Arial" w:hAnsi="Arial" w:cs="Arial"/>
        <w:i/>
        <w:iCs/>
        <w:color w:val="1D1B11"/>
      </w:rPr>
      <w:t>7.6</w:t>
    </w:r>
    <w:r w:rsidRPr="00A30581">
      <w:rPr>
        <w:rFonts w:ascii="Arial" w:hAnsi="Arial" w:cs="Arial"/>
        <w:i/>
        <w:iCs/>
        <w:color w:val="1D1B11"/>
        <w:spacing w:val="-8"/>
      </w:rPr>
      <w:t xml:space="preserve"> </w:t>
    </w:r>
    <w:r w:rsidRPr="00A30581">
      <w:rPr>
        <w:rFonts w:ascii="Arial" w:hAnsi="Arial" w:cs="Arial"/>
        <w:i/>
        <w:iCs/>
        <w:color w:val="1D1B11"/>
      </w:rPr>
      <w:t>Letter</w:t>
    </w:r>
    <w:r w:rsidRPr="00A30581">
      <w:rPr>
        <w:rFonts w:ascii="Arial" w:hAnsi="Arial" w:cs="Arial"/>
        <w:i/>
        <w:iCs/>
        <w:color w:val="1D1B11"/>
        <w:spacing w:val="-4"/>
      </w:rPr>
      <w:t xml:space="preserve"> </w:t>
    </w:r>
    <w:r w:rsidRPr="00A30581">
      <w:rPr>
        <w:rFonts w:ascii="Arial" w:hAnsi="Arial" w:cs="Arial"/>
        <w:i/>
        <w:iCs/>
        <w:color w:val="1D1B11"/>
      </w:rPr>
      <w:t>to the</w:t>
    </w:r>
    <w:r w:rsidRPr="00A30581">
      <w:rPr>
        <w:rFonts w:ascii="Arial" w:hAnsi="Arial" w:cs="Arial"/>
        <w:i/>
        <w:iCs/>
        <w:color w:val="1D1B11"/>
        <w:spacing w:val="-3"/>
      </w:rPr>
      <w:t xml:space="preserve"> </w:t>
    </w:r>
    <w:r w:rsidRPr="00A30581">
      <w:rPr>
        <w:rFonts w:ascii="Arial" w:hAnsi="Arial" w:cs="Arial"/>
        <w:i/>
        <w:iCs/>
        <w:color w:val="1D1B11"/>
      </w:rPr>
      <w:t>Evaluator</w:t>
    </w:r>
    <w:r w:rsidRPr="00A30581">
      <w:rPr>
        <w:rFonts w:ascii="Arial" w:hAnsi="Arial" w:cs="Arial"/>
        <w:i/>
        <w:iCs/>
        <w:color w:val="1D1B11"/>
        <w:spacing w:val="-3"/>
      </w:rPr>
      <w:t xml:space="preserve"> </w:t>
    </w:r>
    <w:r w:rsidRPr="00A30581">
      <w:rPr>
        <w:rFonts w:ascii="Arial" w:hAnsi="Arial" w:cs="Arial"/>
        <w:i/>
        <w:iCs/>
        <w:color w:val="1D1B11"/>
      </w:rPr>
      <w:t>of</w:t>
    </w:r>
    <w:r w:rsidRPr="00A30581">
      <w:rPr>
        <w:rFonts w:ascii="Arial" w:hAnsi="Arial" w:cs="Arial"/>
        <w:i/>
        <w:iCs/>
        <w:color w:val="1D1B11"/>
        <w:spacing w:val="-4"/>
      </w:rPr>
      <w:t xml:space="preserve"> </w:t>
    </w:r>
    <w:r w:rsidRPr="00A30581">
      <w:rPr>
        <w:rFonts w:ascii="Arial" w:hAnsi="Arial" w:cs="Arial"/>
        <w:i/>
        <w:iCs/>
        <w:color w:val="1D1B11"/>
      </w:rPr>
      <w:t>CTA</w:t>
    </w:r>
    <w:r w:rsidRPr="00A30581">
      <w:rPr>
        <w:rFonts w:ascii="Arial" w:hAnsi="Arial" w:cs="Arial"/>
        <w:i/>
        <w:iCs/>
        <w:color w:val="1D1B11"/>
        <w:spacing w:val="-2"/>
      </w:rPr>
      <w:t xml:space="preserve"> </w:t>
    </w:r>
    <w:r w:rsidRPr="00A30581">
      <w:rPr>
        <w:rFonts w:ascii="Arial" w:hAnsi="Arial" w:cs="Arial"/>
        <w:i/>
        <w:iCs/>
        <w:color w:val="1D1B11"/>
      </w:rPr>
      <w:t>Written</w:t>
    </w:r>
    <w:r w:rsidRPr="00A30581">
      <w:rPr>
        <w:rFonts w:ascii="Arial" w:hAnsi="Arial" w:cs="Arial"/>
        <w:i/>
        <w:iCs/>
        <w:color w:val="1D1B11"/>
        <w:spacing w:val="-3"/>
      </w:rPr>
      <w:t xml:space="preserve"> </w:t>
    </w:r>
    <w:r w:rsidRPr="00A30581">
      <w:rPr>
        <w:rFonts w:ascii="Arial" w:hAnsi="Arial" w:cs="Arial"/>
        <w:i/>
        <w:iCs/>
        <w:color w:val="1D1B11"/>
        <w:spacing w:val="-2"/>
      </w:rPr>
      <w:t>Examination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FgYXwBZ6DUg1nXjb8MJUm7XcJf6AS6oqoitm4oO71nVOO1mrbkuG657q0d3x4b+fB1o+5LrArWVpg87a8ZWVHA==" w:salt="0IDkEvYhlal8PEbrJaoow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581"/>
    <w:rsid w:val="00063308"/>
    <w:rsid w:val="000A0B30"/>
    <w:rsid w:val="000F5522"/>
    <w:rsid w:val="00165CEC"/>
    <w:rsid w:val="0017418A"/>
    <w:rsid w:val="00210186"/>
    <w:rsid w:val="00240898"/>
    <w:rsid w:val="00262F88"/>
    <w:rsid w:val="0026645D"/>
    <w:rsid w:val="0028531F"/>
    <w:rsid w:val="0028799F"/>
    <w:rsid w:val="002D39E3"/>
    <w:rsid w:val="002E48AC"/>
    <w:rsid w:val="00323705"/>
    <w:rsid w:val="003B22FC"/>
    <w:rsid w:val="004B6A03"/>
    <w:rsid w:val="005013FF"/>
    <w:rsid w:val="005375CD"/>
    <w:rsid w:val="005E1A37"/>
    <w:rsid w:val="005F613E"/>
    <w:rsid w:val="00661CB4"/>
    <w:rsid w:val="00676932"/>
    <w:rsid w:val="006B564C"/>
    <w:rsid w:val="006E1148"/>
    <w:rsid w:val="006F66CB"/>
    <w:rsid w:val="007079F7"/>
    <w:rsid w:val="00941C08"/>
    <w:rsid w:val="00A00214"/>
    <w:rsid w:val="00A1523A"/>
    <w:rsid w:val="00A30581"/>
    <w:rsid w:val="00A4625D"/>
    <w:rsid w:val="00A81AA5"/>
    <w:rsid w:val="00AC274D"/>
    <w:rsid w:val="00BF28D8"/>
    <w:rsid w:val="00C26415"/>
    <w:rsid w:val="00C60C8D"/>
    <w:rsid w:val="00D42185"/>
    <w:rsid w:val="00D741D7"/>
    <w:rsid w:val="00DA25CF"/>
    <w:rsid w:val="00DA416C"/>
    <w:rsid w:val="00E34766"/>
    <w:rsid w:val="00EF59E0"/>
    <w:rsid w:val="00F30C5D"/>
    <w:rsid w:val="00F424EF"/>
    <w:rsid w:val="00F80108"/>
    <w:rsid w:val="00F9621F"/>
    <w:rsid w:val="00FE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0A3D5"/>
  <w15:docId w15:val="{A87F2C79-B5A4-4A22-9B73-AD2090DB8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6F6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Downloads/aloadofnewforms/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A220AF3E524ACBBF2695774E052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EAA56D-B56D-442D-9485-6F2122C78B90}"/>
      </w:docPartPr>
      <w:docPartBody>
        <w:p w:rsidR="00D41EC1" w:rsidRDefault="00D41EC1" w:rsidP="00D41EC1">
          <w:pPr>
            <w:pStyle w:val="9DA220AF3E524ACBBF2695774E05209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DC1CC42F7DA426B92D756FA33E79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DD13C-D7EE-4391-99D7-09E9D8C8EBA3}"/>
      </w:docPartPr>
      <w:docPartBody>
        <w:p w:rsidR="00D41EC1" w:rsidRDefault="00D41EC1" w:rsidP="00D41EC1">
          <w:pPr>
            <w:pStyle w:val="BDC1CC42F7DA426B92D756FA33E79E4B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7A4242932E42BA87B37D9E8DA73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6F4DD-003A-4942-9A5F-5421813DCC07}"/>
      </w:docPartPr>
      <w:docPartBody>
        <w:p w:rsidR="00D41EC1" w:rsidRDefault="00D41EC1" w:rsidP="00D41EC1">
          <w:pPr>
            <w:pStyle w:val="517A4242932E42BA87B37D9E8DA7305E"/>
          </w:pPr>
          <w:r w:rsidRPr="00C839C6">
            <w:rPr>
              <w:rStyle w:val="PlaceholderText"/>
            </w:rPr>
            <w:t>Click or tap to enter a date.</w:t>
          </w:r>
        </w:p>
      </w:docPartBody>
    </w:docPart>
    <w:docPart>
      <w:docPartPr>
        <w:name w:val="7E785AF7AAB44DB0B88720AF77FCA2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74E7B-222D-4F5B-8920-B938CC30A547}"/>
      </w:docPartPr>
      <w:docPartBody>
        <w:p w:rsidR="00D41EC1" w:rsidRDefault="00D41EC1" w:rsidP="00D41EC1">
          <w:pPr>
            <w:pStyle w:val="7E785AF7AAB44DB0B88720AF77FCA202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EF49DB359B46E7B38114A7274F0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57F97-0402-4565-A649-272F840B1D05}"/>
      </w:docPartPr>
      <w:docPartBody>
        <w:p w:rsidR="00D41EC1" w:rsidRDefault="00D41EC1" w:rsidP="00D41EC1">
          <w:pPr>
            <w:pStyle w:val="75EF49DB359B46E7B38114A7274F0556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EB2CA684312485A9AE4E04E3F4CC8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0238C2-560D-47A4-9EB7-E395C20B8CFA}"/>
      </w:docPartPr>
      <w:docPartBody>
        <w:p w:rsidR="00D41EC1" w:rsidRDefault="00D41EC1" w:rsidP="00D41EC1">
          <w:pPr>
            <w:pStyle w:val="EEB2CA684312485A9AE4E04E3F4CC8C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3B82D872E6B349B3C87215D0AE7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BF1437-F869-EB4F-A69D-E7E442AF1430}"/>
      </w:docPartPr>
      <w:docPartBody>
        <w:p w:rsidR="00E93659" w:rsidRDefault="00E93659" w:rsidP="00E93659">
          <w:pPr>
            <w:pStyle w:val="7B3B82D872E6B349B3C87215D0AE7E47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EC1"/>
    <w:rsid w:val="00210186"/>
    <w:rsid w:val="002E48AC"/>
    <w:rsid w:val="00661CB4"/>
    <w:rsid w:val="00D41EC1"/>
    <w:rsid w:val="00D741D7"/>
    <w:rsid w:val="00DF1745"/>
    <w:rsid w:val="00E9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93659"/>
    <w:rPr>
      <w:color w:val="666666"/>
    </w:rPr>
  </w:style>
  <w:style w:type="paragraph" w:customStyle="1" w:styleId="9DA220AF3E524ACBBF2695774E05209B">
    <w:name w:val="9DA220AF3E524ACBBF2695774E05209B"/>
    <w:rsid w:val="00D41EC1"/>
  </w:style>
  <w:style w:type="paragraph" w:customStyle="1" w:styleId="BDC1CC42F7DA426B92D756FA33E79E4B">
    <w:name w:val="BDC1CC42F7DA426B92D756FA33E79E4B"/>
    <w:rsid w:val="00D41EC1"/>
  </w:style>
  <w:style w:type="paragraph" w:customStyle="1" w:styleId="517A4242932E42BA87B37D9E8DA7305E">
    <w:name w:val="517A4242932E42BA87B37D9E8DA7305E"/>
    <w:rsid w:val="00D41EC1"/>
  </w:style>
  <w:style w:type="paragraph" w:customStyle="1" w:styleId="7E785AF7AAB44DB0B88720AF77FCA202">
    <w:name w:val="7E785AF7AAB44DB0B88720AF77FCA202"/>
    <w:rsid w:val="00D41EC1"/>
  </w:style>
  <w:style w:type="paragraph" w:customStyle="1" w:styleId="75EF49DB359B46E7B38114A7274F0556">
    <w:name w:val="75EF49DB359B46E7B38114A7274F0556"/>
    <w:rsid w:val="00D41EC1"/>
  </w:style>
  <w:style w:type="paragraph" w:customStyle="1" w:styleId="EEB2CA684312485A9AE4E04E3F4CC8CA">
    <w:name w:val="EEB2CA684312485A9AE4E04E3F4CC8CA"/>
    <w:rsid w:val="00D41EC1"/>
  </w:style>
  <w:style w:type="paragraph" w:customStyle="1" w:styleId="7B3B82D872E6B349B3C87215D0AE7E47">
    <w:name w:val="7B3B82D872E6B349B3C87215D0AE7E47"/>
    <w:rsid w:val="00E93659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20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18</cp:revision>
  <dcterms:created xsi:type="dcterms:W3CDTF">2025-01-19T15:07:00Z</dcterms:created>
  <dcterms:modified xsi:type="dcterms:W3CDTF">2025-04-19T15:18:00Z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